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32537" w14:textId="22512222" w:rsidR="00BA00AB" w:rsidRDefault="003316B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RAGETT</w:t>
      </w:r>
      <w:r>
        <w:rPr>
          <w:rFonts w:ascii="Times New Roman" w:hAnsi="Times New Roman" w:cs="Times New Roman"/>
          <w:sz w:val="24"/>
          <w:szCs w:val="24"/>
        </w:rPr>
        <w:t xml:space="preserve">        (d.1482-3)</w:t>
      </w:r>
    </w:p>
    <w:p w14:paraId="1D973437" w14:textId="49C05AAF" w:rsidR="003316BB" w:rsidRDefault="003316B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Skawker.</w:t>
      </w:r>
    </w:p>
    <w:p w14:paraId="7363D7FE" w14:textId="5862251B" w:rsidR="003316BB" w:rsidRDefault="003316B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366422" w14:textId="69AC58B2" w:rsidR="003316BB" w:rsidRDefault="003316B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D39788" w14:textId="5F7D3480" w:rsidR="003316BB" w:rsidRDefault="003316B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Aug.1482</w:t>
      </w:r>
      <w:r>
        <w:rPr>
          <w:rFonts w:ascii="Times New Roman" w:hAnsi="Times New Roman" w:cs="Times New Roman"/>
          <w:sz w:val="24"/>
          <w:szCs w:val="24"/>
        </w:rPr>
        <w:tab/>
        <w:t>He made his Will.     (W.Y.R. p.134)</w:t>
      </w:r>
    </w:p>
    <w:p w14:paraId="61540A3C" w14:textId="11A0B0A3" w:rsidR="003316BB" w:rsidRDefault="003316B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Feb.1483</w:t>
      </w:r>
      <w:r>
        <w:rPr>
          <w:rFonts w:ascii="Times New Roman" w:hAnsi="Times New Roman" w:cs="Times New Roman"/>
          <w:sz w:val="24"/>
          <w:szCs w:val="24"/>
        </w:rPr>
        <w:tab/>
        <w:t>Probate of his Will.     (ibid.)</w:t>
      </w:r>
    </w:p>
    <w:p w14:paraId="5CA50A9F" w14:textId="42955273" w:rsidR="003316BB" w:rsidRDefault="003316B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88D3B3" w14:textId="1D2E76A3" w:rsidR="003316BB" w:rsidRDefault="003316B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8A0164" w14:textId="32059EBF" w:rsidR="003316BB" w:rsidRPr="003316BB" w:rsidRDefault="003316B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June 2021</w:t>
      </w:r>
    </w:p>
    <w:sectPr w:rsidR="003316BB" w:rsidRPr="003316B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5D457" w14:textId="77777777" w:rsidR="003316BB" w:rsidRDefault="003316BB" w:rsidP="009139A6">
      <w:r>
        <w:separator/>
      </w:r>
    </w:p>
  </w:endnote>
  <w:endnote w:type="continuationSeparator" w:id="0">
    <w:p w14:paraId="5CC358C1" w14:textId="77777777" w:rsidR="003316BB" w:rsidRDefault="003316B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B5FC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C353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53C0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79A6D" w14:textId="77777777" w:rsidR="003316BB" w:rsidRDefault="003316BB" w:rsidP="009139A6">
      <w:r>
        <w:separator/>
      </w:r>
    </w:p>
  </w:footnote>
  <w:footnote w:type="continuationSeparator" w:id="0">
    <w:p w14:paraId="74E8F7CD" w14:textId="77777777" w:rsidR="003316BB" w:rsidRDefault="003316B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2243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8CC8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8E2F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6BB"/>
    <w:rsid w:val="000666E0"/>
    <w:rsid w:val="002510B7"/>
    <w:rsid w:val="003316BB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A30ED"/>
  <w15:chartTrackingRefBased/>
  <w15:docId w15:val="{D08FB7FB-B567-4BBD-BD15-80A6D6E8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2021-06-19T13:06:00Z</dcterms:created>
  <dcterms:modified xsi:type="dcterms:W3CDTF">2021-06-19T13:08:00Z</dcterms:modified>
</cp:coreProperties>
</file>